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5B8F5" w14:textId="2DAEB7F4" w:rsidR="002329B9" w:rsidRPr="004E65B2" w:rsidRDefault="002329B9" w:rsidP="002329B9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</w:t>
      </w:r>
      <w:r>
        <w:rPr>
          <w:rFonts w:ascii="Arial" w:eastAsia="Times New Roman" w:hAnsi="Arial" w:cs="Arial"/>
          <w:b/>
          <w:sz w:val="22"/>
          <w:szCs w:val="22"/>
        </w:rPr>
        <w:t>e</w:t>
      </w:r>
      <w:r w:rsidRPr="004E65B2">
        <w:rPr>
          <w:rFonts w:ascii="Arial" w:eastAsia="Times New Roman" w:hAnsi="Arial" w:cs="Arial"/>
          <w:b/>
          <w:sz w:val="22"/>
          <w:szCs w:val="22"/>
        </w:rPr>
        <w:t>ting #11</w:t>
      </w:r>
      <w:r>
        <w:rPr>
          <w:rFonts w:ascii="Arial" w:eastAsia="Times New Roman" w:hAnsi="Arial" w:cs="Arial"/>
          <w:b/>
          <w:sz w:val="22"/>
          <w:szCs w:val="22"/>
        </w:rPr>
        <w:t>8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1617C1">
        <w:rPr>
          <w:rFonts w:ascii="Arial" w:eastAsia="Times New Roman" w:hAnsi="Arial" w:cs="Arial"/>
          <w:b/>
          <w:sz w:val="22"/>
          <w:szCs w:val="22"/>
        </w:rPr>
        <w:t>3972</w:t>
      </w:r>
      <w:bookmarkStart w:id="0" w:name="_GoBack"/>
      <w:bookmarkEnd w:id="0"/>
    </w:p>
    <w:p w14:paraId="6E354E3E" w14:textId="77777777" w:rsidR="002329B9" w:rsidRPr="00CB6EBA" w:rsidRDefault="002329B9" w:rsidP="002329B9">
      <w:pPr>
        <w:pStyle w:val="a3"/>
        <w:rPr>
          <w:rFonts w:eastAsia="Times New Roman" w:cs="Arial"/>
          <w:sz w:val="22"/>
          <w:szCs w:val="22"/>
        </w:rPr>
      </w:pPr>
      <w:r>
        <w:rPr>
          <w:rFonts w:eastAsia="Times New Roman" w:cs="Arial"/>
          <w:sz w:val="22"/>
          <w:szCs w:val="22"/>
        </w:rPr>
        <w:t>Hyderabad, India,</w:t>
      </w:r>
      <w:r w:rsidRPr="004E65B2">
        <w:rPr>
          <w:rFonts w:eastAsia="Times New Roman" w:cs="Arial"/>
          <w:sz w:val="22"/>
          <w:szCs w:val="22"/>
        </w:rPr>
        <w:t xml:space="preserve"> 1</w:t>
      </w:r>
      <w:r>
        <w:rPr>
          <w:rFonts w:eastAsia="Times New Roman" w:cs="Arial"/>
          <w:sz w:val="22"/>
          <w:szCs w:val="22"/>
        </w:rPr>
        <w:t>4</w:t>
      </w:r>
      <w:r w:rsidRPr="004E65B2">
        <w:rPr>
          <w:rFonts w:eastAsia="Times New Roman" w:cs="Arial"/>
          <w:sz w:val="22"/>
          <w:szCs w:val="22"/>
        </w:rPr>
        <w:t xml:space="preserve"> - </w:t>
      </w:r>
      <w:r>
        <w:rPr>
          <w:rFonts w:eastAsia="Times New Roman" w:cs="Arial"/>
          <w:sz w:val="22"/>
          <w:szCs w:val="22"/>
        </w:rPr>
        <w:t>18</w:t>
      </w:r>
      <w:r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October</w:t>
      </w:r>
      <w:r w:rsidRPr="004E65B2">
        <w:rPr>
          <w:rFonts w:eastAsia="Times New Roman" w:cs="Arial"/>
          <w:sz w:val="22"/>
          <w:szCs w:val="22"/>
        </w:rPr>
        <w:t xml:space="preserve"> 2024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3967946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D0CE1" w:rsidRPr="005D0CE1">
        <w:rPr>
          <w:rFonts w:ascii="Arial" w:hAnsi="Arial" w:cs="Arial"/>
          <w:b/>
          <w:sz w:val="22"/>
          <w:szCs w:val="22"/>
          <w:lang w:eastAsia="zh-CN"/>
        </w:rPr>
        <w:t xml:space="preserve">security considerations for 5G </w:t>
      </w:r>
      <w:proofErr w:type="spellStart"/>
      <w:r w:rsidR="005D0CE1" w:rsidRPr="005D0CE1">
        <w:rPr>
          <w:rFonts w:ascii="Arial" w:hAnsi="Arial" w:cs="Arial"/>
          <w:b/>
          <w:sz w:val="22"/>
          <w:szCs w:val="22"/>
          <w:lang w:eastAsia="zh-CN"/>
        </w:rPr>
        <w:t>ProSe</w:t>
      </w:r>
      <w:proofErr w:type="spellEnd"/>
      <w:r w:rsidR="005D0CE1" w:rsidRPr="005D0CE1">
        <w:rPr>
          <w:rFonts w:ascii="Arial" w:hAnsi="Arial" w:cs="Arial"/>
          <w:b/>
          <w:sz w:val="22"/>
          <w:szCs w:val="22"/>
          <w:lang w:eastAsia="zh-CN"/>
        </w:rPr>
        <w:t xml:space="preserve"> multi-hop relays</w:t>
      </w:r>
    </w:p>
    <w:p w14:paraId="06BA196E" w14:textId="739C29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</w:t>
      </w:r>
      <w:r w:rsidR="00DB05D8">
        <w:rPr>
          <w:rFonts w:ascii="Arial" w:hAnsi="Arial" w:cs="Arial"/>
          <w:b/>
          <w:bCs/>
          <w:sz w:val="22"/>
          <w:szCs w:val="22"/>
        </w:rPr>
        <w:t>4</w:t>
      </w:r>
      <w:r w:rsidR="00DB2FFE">
        <w:rPr>
          <w:rFonts w:ascii="Arial" w:hAnsi="Arial" w:cs="Arial"/>
          <w:b/>
          <w:bCs/>
          <w:sz w:val="22"/>
          <w:szCs w:val="22"/>
        </w:rPr>
        <w:t>3821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5D0CE1">
        <w:rPr>
          <w:rFonts w:ascii="Arial" w:hAnsi="Arial" w:cs="Arial"/>
          <w:b/>
          <w:bCs/>
          <w:sz w:val="22"/>
          <w:szCs w:val="22"/>
        </w:rPr>
        <w:t>S2-2407207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796CA1D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5D0CE1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E9D3ED8" w14:textId="2A4139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0CE1" w:rsidRPr="005D0CE1">
        <w:rPr>
          <w:rFonts w:ascii="Arial" w:hAnsi="Arial" w:cs="Arial"/>
          <w:b/>
          <w:bCs/>
          <w:sz w:val="22"/>
          <w:szCs w:val="22"/>
        </w:rPr>
        <w:t>FS_5G_ProSe_Ph3</w:t>
      </w:r>
      <w:r w:rsidR="005D0CE1">
        <w:rPr>
          <w:rFonts w:ascii="Arial" w:hAnsi="Arial" w:cs="Arial"/>
          <w:b/>
          <w:bCs/>
          <w:sz w:val="22"/>
          <w:szCs w:val="22"/>
        </w:rPr>
        <w:t>,</w:t>
      </w:r>
      <w:r w:rsidR="005D0CE1" w:rsidRPr="005D0CE1">
        <w:t xml:space="preserve"> </w:t>
      </w:r>
      <w:r w:rsidR="005D0CE1" w:rsidRPr="005D0CE1">
        <w:rPr>
          <w:rFonts w:ascii="Arial" w:hAnsi="Arial" w:cs="Arial"/>
          <w:b/>
          <w:bCs/>
          <w:sz w:val="22"/>
          <w:szCs w:val="22"/>
        </w:rPr>
        <w:t>FS_5G_ProSe</w:t>
      </w:r>
      <w:r w:rsidR="005D0CE1">
        <w:rPr>
          <w:rFonts w:ascii="Arial" w:hAnsi="Arial" w:cs="Arial"/>
          <w:b/>
          <w:bCs/>
          <w:sz w:val="22"/>
          <w:szCs w:val="22"/>
        </w:rPr>
        <w:t xml:space="preserve"> _</w:t>
      </w:r>
      <w:r w:rsidR="005D0CE1" w:rsidRPr="005D0CE1">
        <w:rPr>
          <w:rFonts w:ascii="Arial" w:hAnsi="Arial" w:cs="Arial"/>
          <w:b/>
          <w:bCs/>
          <w:sz w:val="22"/>
          <w:szCs w:val="22"/>
        </w:rPr>
        <w:t>Ph3</w:t>
      </w:r>
      <w:r w:rsidR="005D0CE1">
        <w:rPr>
          <w:rFonts w:ascii="Arial" w:hAnsi="Arial" w:cs="Arial"/>
          <w:b/>
          <w:bCs/>
          <w:sz w:val="22"/>
          <w:szCs w:val="22"/>
        </w:rPr>
        <w:t>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80BF8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Huawei, </w:t>
      </w:r>
      <w:proofErr w:type="spellStart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>HiSilicon</w:t>
      </w:r>
      <w:proofErr w:type="spellEnd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B05D8" w:rsidRPr="00DB05D8">
        <w:rPr>
          <w:rFonts w:ascii="Arial" w:hAnsi="Arial" w:cs="Arial"/>
          <w:b/>
          <w:bCs/>
          <w:sz w:val="22"/>
          <w:szCs w:val="22"/>
          <w:highlight w:val="yellow"/>
          <w:lang w:eastAsia="zh-CN"/>
        </w:rPr>
        <w:t>(to be SA3)</w:t>
      </w:r>
    </w:p>
    <w:p w14:paraId="2548326B" w14:textId="2A311E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03BD">
        <w:rPr>
          <w:rFonts w:ascii="Arial" w:hAnsi="Arial" w:cs="Arial"/>
          <w:b/>
          <w:bCs/>
          <w:sz w:val="22"/>
          <w:szCs w:val="22"/>
          <w:lang w:eastAsia="zh-CN"/>
        </w:rPr>
        <w:t>SA2</w:t>
      </w:r>
    </w:p>
    <w:p w14:paraId="5DC2ED77" w14:textId="27578E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402E49" w14:textId="41ACFF71" w:rsidR="00E23A3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3A37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E23A37">
        <w:rPr>
          <w:rFonts w:ascii="Arial" w:hAnsi="Arial" w:cs="Arial"/>
          <w:b/>
          <w:bCs/>
          <w:sz w:val="22"/>
          <w:szCs w:val="22"/>
        </w:rPr>
        <w:t xml:space="preserve"> Lei</w:t>
      </w:r>
    </w:p>
    <w:p w14:paraId="5D73695D" w14:textId="6C0A2928" w:rsidR="00B97703" w:rsidRDefault="00CB1E09" w:rsidP="00E23A37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7" w:history="1">
        <w:r w:rsidR="00AE3787" w:rsidRPr="00015534">
          <w:rPr>
            <w:rStyle w:val="af5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185013A" w14:textId="3FCEBECA" w:rsidR="00590C70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 xml:space="preserve">thank SA2 to </w:t>
      </w:r>
      <w:r>
        <w:rPr>
          <w:rFonts w:ascii="Arial" w:hAnsi="Arial" w:cs="Arial"/>
        </w:rPr>
        <w:t>inform</w:t>
      </w:r>
      <w:r w:rsidR="00FB2A76">
        <w:rPr>
          <w:rFonts w:ascii="Arial" w:hAnsi="Arial" w:cs="Arial"/>
        </w:rPr>
        <w:t xml:space="preserve"> both</w:t>
      </w:r>
      <w:r>
        <w:rPr>
          <w:rFonts w:ascii="Arial" w:hAnsi="Arial" w:cs="Arial"/>
        </w:rPr>
        <w:t xml:space="preserve"> </w:t>
      </w:r>
      <w:r w:rsidR="00670185">
        <w:rPr>
          <w:rFonts w:ascii="Arial" w:hAnsi="Arial" w:cs="Arial"/>
        </w:rPr>
        <w:t>the</w:t>
      </w:r>
      <w:r w:rsidR="00FB2A76">
        <w:rPr>
          <w:rFonts w:ascii="Arial" w:hAnsi="Arial" w:cs="Arial"/>
        </w:rPr>
        <w:t xml:space="preserve"> U2NW and U2U</w:t>
      </w:r>
      <w:r w:rsidR="00670185">
        <w:rPr>
          <w:rFonts w:ascii="Arial" w:hAnsi="Arial" w:cs="Arial"/>
        </w:rPr>
        <w:t xml:space="preserve"> conclusion</w:t>
      </w:r>
      <w:r w:rsidR="00FB2A76">
        <w:rPr>
          <w:rFonts w:ascii="Arial" w:hAnsi="Arial" w:cs="Arial"/>
        </w:rPr>
        <w:t>s</w:t>
      </w:r>
      <w:r w:rsidR="00670185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Rel-19 FS_5G_ProSe_Ph3 study</w:t>
      </w:r>
      <w:r w:rsidR="00670185">
        <w:rPr>
          <w:rFonts w:ascii="Arial" w:hAnsi="Arial" w:cs="Arial"/>
        </w:rPr>
        <w:t xml:space="preserve">, and </w:t>
      </w:r>
      <w:r w:rsidR="00670185" w:rsidRPr="00FB2A76">
        <w:rPr>
          <w:rFonts w:ascii="Arial" w:hAnsi="Arial" w:cs="Arial"/>
        </w:rPr>
        <w:t>would like to provide the following responses to the asked questions:</w:t>
      </w:r>
      <w:r>
        <w:rPr>
          <w:rFonts w:ascii="Arial" w:hAnsi="Arial" w:cs="Arial"/>
        </w:rPr>
        <w:t xml:space="preserve"> </w:t>
      </w:r>
    </w:p>
    <w:p w14:paraId="7608E8B4" w14:textId="3B088077" w:rsidR="00FB2A76" w:rsidRPr="003F743A" w:rsidRDefault="00FB2A76" w:rsidP="00FB2A76">
      <w:pPr>
        <w:rPr>
          <w:rFonts w:ascii="Arial" w:hAnsi="Arial" w:cs="Arial"/>
          <w:b/>
        </w:rPr>
      </w:pPr>
      <w:r w:rsidRPr="003F743A">
        <w:rPr>
          <w:rFonts w:ascii="Arial" w:hAnsi="Arial" w:cs="Arial"/>
          <w:b/>
        </w:rPr>
        <w:t>Response to Q1</w:t>
      </w:r>
      <w:r w:rsidR="00865D6E">
        <w:rPr>
          <w:rFonts w:ascii="Arial" w:hAnsi="Arial" w:cs="Arial"/>
          <w:b/>
        </w:rPr>
        <w:t xml:space="preserve"> and Q2</w:t>
      </w:r>
      <w:r w:rsidRPr="003F743A">
        <w:rPr>
          <w:rFonts w:ascii="Arial" w:hAnsi="Arial" w:cs="Arial"/>
          <w:b/>
        </w:rPr>
        <w:t>:</w:t>
      </w:r>
    </w:p>
    <w:p w14:paraId="57925F4D" w14:textId="41762650" w:rsidR="00FB2A76" w:rsidRPr="003F743A" w:rsidRDefault="00B23A65" w:rsidP="00FB2A7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SA3 would like to confirm that existing </w:t>
      </w:r>
      <w:r w:rsidRPr="00601414">
        <w:rPr>
          <w:rFonts w:ascii="Arial" w:hAnsi="Arial" w:cs="Arial"/>
        </w:rPr>
        <w:t>UE-to-Network Relay security schemes defined in Rel-17</w:t>
      </w:r>
      <w:r>
        <w:rPr>
          <w:rFonts w:ascii="Arial" w:hAnsi="Arial" w:cs="Arial"/>
        </w:rPr>
        <w:t xml:space="preserve"> can be used as baseline and can be adapted for multi-hop UE-to-Network Relay scenario.</w:t>
      </w:r>
    </w:p>
    <w:p w14:paraId="079649AE" w14:textId="163F8636" w:rsidR="00A5159B" w:rsidRPr="00FB2A76" w:rsidRDefault="00A5159B" w:rsidP="00590C70">
      <w:pPr>
        <w:rPr>
          <w:rFonts w:ascii="Arial" w:hAnsi="Arial" w:cs="Arial"/>
          <w:b/>
          <w:lang w:eastAsia="zh-CN"/>
        </w:rPr>
      </w:pPr>
      <w:r w:rsidRPr="00FB2A76">
        <w:rPr>
          <w:rFonts w:ascii="Arial" w:hAnsi="Arial" w:cs="Arial" w:hint="eastAsia"/>
          <w:b/>
        </w:rPr>
        <w:t>R</w:t>
      </w:r>
      <w:r w:rsidRPr="00FB2A76">
        <w:rPr>
          <w:rFonts w:ascii="Arial" w:hAnsi="Arial" w:cs="Arial"/>
          <w:b/>
        </w:rPr>
        <w:t xml:space="preserve">esponse to </w:t>
      </w:r>
      <w:r w:rsidR="003F743A" w:rsidRPr="00FB2A76">
        <w:rPr>
          <w:rFonts w:ascii="Arial" w:hAnsi="Arial" w:cs="Arial"/>
          <w:b/>
        </w:rPr>
        <w:t>the U2U issue:</w:t>
      </w:r>
    </w:p>
    <w:p w14:paraId="57F96B44" w14:textId="3F6726C1" w:rsidR="00AE3787" w:rsidRPr="003F743A" w:rsidRDefault="00AE3787" w:rsidP="00AE3787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SA3 would like to confirm that existing </w:t>
      </w:r>
      <w:r w:rsidRPr="00601414">
        <w:rPr>
          <w:rFonts w:ascii="Arial" w:hAnsi="Arial" w:cs="Arial"/>
        </w:rPr>
        <w:t>UE-to-</w:t>
      </w:r>
      <w:r>
        <w:rPr>
          <w:rFonts w:ascii="Arial" w:hAnsi="Arial" w:cs="Arial"/>
        </w:rPr>
        <w:t>UE</w:t>
      </w:r>
      <w:r w:rsidRPr="00601414">
        <w:rPr>
          <w:rFonts w:ascii="Arial" w:hAnsi="Arial" w:cs="Arial"/>
        </w:rPr>
        <w:t xml:space="preserve"> Relay security schemes defined in Rel-1</w:t>
      </w:r>
      <w:r>
        <w:rPr>
          <w:rFonts w:ascii="Arial" w:hAnsi="Arial" w:cs="Arial"/>
        </w:rPr>
        <w:t>8 can be used as baseline and can be adapted for</w:t>
      </w:r>
      <w:r w:rsidR="005D5CF9">
        <w:rPr>
          <w:rFonts w:ascii="Arial" w:hAnsi="Arial" w:cs="Arial"/>
        </w:rPr>
        <w:t xml:space="preserve"> both types of</w:t>
      </w:r>
      <w:r>
        <w:rPr>
          <w:rFonts w:ascii="Arial" w:hAnsi="Arial" w:cs="Arial"/>
        </w:rPr>
        <w:t xml:space="preserve"> multi-hop UE-to-UE Relay s</w:t>
      </w:r>
      <w:r w:rsidR="005D5CF9">
        <w:rPr>
          <w:rFonts w:ascii="Arial" w:hAnsi="Arial" w:cs="Arial"/>
        </w:rPr>
        <w:t>olutions</w:t>
      </w:r>
      <w:r>
        <w:rPr>
          <w:rFonts w:ascii="Arial" w:hAnsi="Arial" w:cs="Arial"/>
        </w:rPr>
        <w:t>.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58223C6" w14:textId="23397E23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C03BD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</w:t>
      </w:r>
    </w:p>
    <w:p w14:paraId="44415272" w14:textId="6FA8CEAB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0677EC">
        <w:rPr>
          <w:rFonts w:ascii="Arial" w:hAnsi="Arial" w:cs="Arial"/>
        </w:rPr>
        <w:t xml:space="preserve">SA3 </w:t>
      </w:r>
      <w:r w:rsidR="00822BD7" w:rsidRPr="000677EC">
        <w:rPr>
          <w:rFonts w:ascii="Arial" w:hAnsi="Arial" w:cs="Arial"/>
        </w:rPr>
        <w:t xml:space="preserve">kindly </w:t>
      </w:r>
      <w:r w:rsidR="00331433" w:rsidRPr="000677EC">
        <w:rPr>
          <w:rFonts w:ascii="Arial" w:hAnsi="Arial" w:cs="Arial"/>
        </w:rPr>
        <w:t xml:space="preserve">asks </w:t>
      </w:r>
      <w:r w:rsidR="003C03BD" w:rsidRPr="000677EC">
        <w:rPr>
          <w:rFonts w:ascii="Arial" w:hAnsi="Arial" w:cs="Arial"/>
        </w:rPr>
        <w:t>SA2</w:t>
      </w:r>
      <w:r w:rsidR="00331433" w:rsidRPr="000677EC">
        <w:rPr>
          <w:rFonts w:ascii="Arial" w:hAnsi="Arial" w:cs="Arial"/>
        </w:rPr>
        <w:t xml:space="preserve"> to take above information into account. 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88845A7" w14:textId="77777777" w:rsidR="000677EC" w:rsidRPr="00196F2D" w:rsidRDefault="000677EC" w:rsidP="000677EC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SA3#119</w:t>
      </w:r>
      <w:r w:rsidRPr="00196F2D">
        <w:rPr>
          <w:rFonts w:ascii="Arial" w:hAnsi="Arial" w:cs="Arial"/>
        </w:rPr>
        <w:tab/>
        <w:t xml:space="preserve">11 - 15 </w:t>
      </w:r>
      <w:r w:rsidRPr="00196F2D">
        <w:rPr>
          <w:rFonts w:ascii="Arial" w:hAnsi="Arial" w:cs="Arial"/>
          <w:lang w:eastAsia="zh-CN"/>
        </w:rPr>
        <w:t>November</w:t>
      </w:r>
      <w:r w:rsidRPr="00196F2D">
        <w:rPr>
          <w:rFonts w:ascii="Arial" w:hAnsi="Arial" w:cs="Arial"/>
        </w:rPr>
        <w:t xml:space="preserve"> 2024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  <w:lang w:eastAsia="zh-CN"/>
        </w:rPr>
        <w:t>Orlando</w:t>
      </w:r>
      <w:r w:rsidRPr="00196F2D">
        <w:rPr>
          <w:rFonts w:ascii="Arial" w:hAnsi="Arial" w:cs="Arial"/>
        </w:rPr>
        <w:t xml:space="preserve"> (US)</w:t>
      </w:r>
    </w:p>
    <w:p w14:paraId="054FEDCB" w14:textId="0D267B87" w:rsidR="006052AD" w:rsidRPr="00074D3C" w:rsidRDefault="000677EC" w:rsidP="001A29D9">
      <w:r w:rsidRPr="00196F2D">
        <w:rPr>
          <w:rFonts w:ascii="Arial" w:hAnsi="Arial" w:cs="Arial"/>
        </w:rPr>
        <w:t>SA3#120</w:t>
      </w:r>
      <w:r w:rsidRPr="00196F2D">
        <w:rPr>
          <w:rFonts w:ascii="Arial" w:hAnsi="Arial" w:cs="Arial"/>
        </w:rPr>
        <w:tab/>
        <w:t>17 - 21 February 2025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  <w:t>Athens (Greece)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6A1B" w14:textId="77777777" w:rsidR="00CB1E09" w:rsidRDefault="00CB1E09">
      <w:pPr>
        <w:spacing w:after="0"/>
      </w:pPr>
      <w:r>
        <w:separator/>
      </w:r>
    </w:p>
  </w:endnote>
  <w:endnote w:type="continuationSeparator" w:id="0">
    <w:p w14:paraId="41E568AC" w14:textId="77777777" w:rsidR="00CB1E09" w:rsidRDefault="00CB1E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E6D34" w14:textId="77777777" w:rsidR="00CB1E09" w:rsidRDefault="00CB1E09">
      <w:pPr>
        <w:spacing w:after="0"/>
      </w:pPr>
      <w:r>
        <w:separator/>
      </w:r>
    </w:p>
  </w:footnote>
  <w:footnote w:type="continuationSeparator" w:id="0">
    <w:p w14:paraId="39665CFD" w14:textId="77777777" w:rsidR="00CB1E09" w:rsidRDefault="00CB1E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677EC"/>
    <w:rsid w:val="00074D3C"/>
    <w:rsid w:val="000A0BB1"/>
    <w:rsid w:val="000B21DF"/>
    <w:rsid w:val="000E6116"/>
    <w:rsid w:val="000F6242"/>
    <w:rsid w:val="00103FF1"/>
    <w:rsid w:val="001617C1"/>
    <w:rsid w:val="00161AE5"/>
    <w:rsid w:val="00165264"/>
    <w:rsid w:val="001913F5"/>
    <w:rsid w:val="00192077"/>
    <w:rsid w:val="00196B59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6381"/>
    <w:rsid w:val="002329B9"/>
    <w:rsid w:val="002473B2"/>
    <w:rsid w:val="00261D4A"/>
    <w:rsid w:val="00265527"/>
    <w:rsid w:val="002751B3"/>
    <w:rsid w:val="0028144C"/>
    <w:rsid w:val="002869FE"/>
    <w:rsid w:val="00297159"/>
    <w:rsid w:val="002C2E09"/>
    <w:rsid w:val="002D5906"/>
    <w:rsid w:val="002D6687"/>
    <w:rsid w:val="002E01C1"/>
    <w:rsid w:val="002E6D26"/>
    <w:rsid w:val="002F1940"/>
    <w:rsid w:val="00304292"/>
    <w:rsid w:val="00322204"/>
    <w:rsid w:val="003274F5"/>
    <w:rsid w:val="00331433"/>
    <w:rsid w:val="003372BA"/>
    <w:rsid w:val="00356401"/>
    <w:rsid w:val="00357AA2"/>
    <w:rsid w:val="00360183"/>
    <w:rsid w:val="00383545"/>
    <w:rsid w:val="003867B1"/>
    <w:rsid w:val="003A027B"/>
    <w:rsid w:val="003C03BD"/>
    <w:rsid w:val="003C06D2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B5076"/>
    <w:rsid w:val="004C73B9"/>
    <w:rsid w:val="004E3939"/>
    <w:rsid w:val="004F693C"/>
    <w:rsid w:val="005111E6"/>
    <w:rsid w:val="00526DDD"/>
    <w:rsid w:val="005624A0"/>
    <w:rsid w:val="00590C70"/>
    <w:rsid w:val="00594CE7"/>
    <w:rsid w:val="005B55F7"/>
    <w:rsid w:val="005C6590"/>
    <w:rsid w:val="005D0CE1"/>
    <w:rsid w:val="005D5CF9"/>
    <w:rsid w:val="005F45DF"/>
    <w:rsid w:val="006052AD"/>
    <w:rsid w:val="00620571"/>
    <w:rsid w:val="00633739"/>
    <w:rsid w:val="00637FF6"/>
    <w:rsid w:val="006463AD"/>
    <w:rsid w:val="00670185"/>
    <w:rsid w:val="00674809"/>
    <w:rsid w:val="00692039"/>
    <w:rsid w:val="006A085B"/>
    <w:rsid w:val="006A0EF0"/>
    <w:rsid w:val="006A4F94"/>
    <w:rsid w:val="006A6D4C"/>
    <w:rsid w:val="006C5081"/>
    <w:rsid w:val="006D7684"/>
    <w:rsid w:val="006E6FB1"/>
    <w:rsid w:val="006F7965"/>
    <w:rsid w:val="00713AB2"/>
    <w:rsid w:val="0072006F"/>
    <w:rsid w:val="00725015"/>
    <w:rsid w:val="0072733E"/>
    <w:rsid w:val="007317D2"/>
    <w:rsid w:val="0073766B"/>
    <w:rsid w:val="007A3B17"/>
    <w:rsid w:val="007E73ED"/>
    <w:rsid w:val="007F4F92"/>
    <w:rsid w:val="00807FE2"/>
    <w:rsid w:val="008113CD"/>
    <w:rsid w:val="00822BD7"/>
    <w:rsid w:val="00844220"/>
    <w:rsid w:val="008510BB"/>
    <w:rsid w:val="00865D6E"/>
    <w:rsid w:val="008D3033"/>
    <w:rsid w:val="008D3186"/>
    <w:rsid w:val="008D772F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963AC"/>
    <w:rsid w:val="0099764C"/>
    <w:rsid w:val="009C01E1"/>
    <w:rsid w:val="009E283F"/>
    <w:rsid w:val="00A001BD"/>
    <w:rsid w:val="00A21DDC"/>
    <w:rsid w:val="00A5159B"/>
    <w:rsid w:val="00A53DA7"/>
    <w:rsid w:val="00A60E88"/>
    <w:rsid w:val="00A70448"/>
    <w:rsid w:val="00A74DFC"/>
    <w:rsid w:val="00A76E48"/>
    <w:rsid w:val="00AA4FF3"/>
    <w:rsid w:val="00AE1B3E"/>
    <w:rsid w:val="00AE3201"/>
    <w:rsid w:val="00AE3787"/>
    <w:rsid w:val="00AF3EC6"/>
    <w:rsid w:val="00B14257"/>
    <w:rsid w:val="00B21850"/>
    <w:rsid w:val="00B23A65"/>
    <w:rsid w:val="00B35644"/>
    <w:rsid w:val="00B37B09"/>
    <w:rsid w:val="00B43869"/>
    <w:rsid w:val="00B4637D"/>
    <w:rsid w:val="00B541FB"/>
    <w:rsid w:val="00B606E4"/>
    <w:rsid w:val="00B61081"/>
    <w:rsid w:val="00B7192B"/>
    <w:rsid w:val="00B90EB6"/>
    <w:rsid w:val="00B97703"/>
    <w:rsid w:val="00BA3D66"/>
    <w:rsid w:val="00BB2B8B"/>
    <w:rsid w:val="00BC588D"/>
    <w:rsid w:val="00BE014E"/>
    <w:rsid w:val="00BE1F67"/>
    <w:rsid w:val="00BF6436"/>
    <w:rsid w:val="00C126B9"/>
    <w:rsid w:val="00C1725D"/>
    <w:rsid w:val="00C8114C"/>
    <w:rsid w:val="00CA1053"/>
    <w:rsid w:val="00CB1E09"/>
    <w:rsid w:val="00CD5373"/>
    <w:rsid w:val="00CD5A12"/>
    <w:rsid w:val="00CE36A7"/>
    <w:rsid w:val="00CF6087"/>
    <w:rsid w:val="00D14BB6"/>
    <w:rsid w:val="00D22B0A"/>
    <w:rsid w:val="00D262E4"/>
    <w:rsid w:val="00D33624"/>
    <w:rsid w:val="00D94D93"/>
    <w:rsid w:val="00DB05D8"/>
    <w:rsid w:val="00DB2FFE"/>
    <w:rsid w:val="00DD6016"/>
    <w:rsid w:val="00E04CB7"/>
    <w:rsid w:val="00E151A5"/>
    <w:rsid w:val="00E2241D"/>
    <w:rsid w:val="00E23A37"/>
    <w:rsid w:val="00E260A4"/>
    <w:rsid w:val="00E26316"/>
    <w:rsid w:val="00E42878"/>
    <w:rsid w:val="00E813E5"/>
    <w:rsid w:val="00E86483"/>
    <w:rsid w:val="00EA5D1A"/>
    <w:rsid w:val="00EC4499"/>
    <w:rsid w:val="00EC6579"/>
    <w:rsid w:val="00ED4D5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B2A76"/>
    <w:rsid w:val="00FB2E7B"/>
    <w:rsid w:val="00FB32B4"/>
    <w:rsid w:val="00FB7B26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Huawei-r2</cp:lastModifiedBy>
  <cp:revision>40</cp:revision>
  <cp:lastPrinted>2002-04-23T07:10:00Z</cp:lastPrinted>
  <dcterms:created xsi:type="dcterms:W3CDTF">2024-04-30T09:02:00Z</dcterms:created>
  <dcterms:modified xsi:type="dcterms:W3CDTF">2024-10-06T04:03:00Z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1727086922</vt:lpwstr>
  </property>
</Properties>
</file>